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CC" w:rsidRPr="003770CA" w:rsidRDefault="00563DCC" w:rsidP="003770CA">
      <w:pPr>
        <w:bidi/>
        <w:jc w:val="center"/>
        <w:rPr>
          <w:rFonts w:cs="B Titr"/>
          <w:sz w:val="28"/>
          <w:szCs w:val="28"/>
        </w:rPr>
      </w:pPr>
      <w:r w:rsidRPr="003770CA">
        <w:rPr>
          <w:rFonts w:cs="B Titr" w:hint="cs"/>
          <w:sz w:val="28"/>
          <w:szCs w:val="28"/>
          <w:rtl/>
        </w:rPr>
        <w:t>جدول پیوست (ب) شرایط اختصاصی"چک لیست کنترلی"</w:t>
      </w:r>
      <w:r w:rsidR="003770CA" w:rsidRPr="003770CA">
        <w:rPr>
          <w:rFonts w:cs="B Titr" w:hint="cs"/>
          <w:sz w:val="28"/>
          <w:szCs w:val="28"/>
          <w:rtl/>
        </w:rPr>
        <w:t xml:space="preserve">   </w:t>
      </w:r>
      <w:r w:rsidRPr="003770CA">
        <w:rPr>
          <w:rFonts w:cs="B Titr" w:hint="cs"/>
          <w:sz w:val="28"/>
          <w:szCs w:val="28"/>
          <w:rtl/>
        </w:rPr>
        <w:t xml:space="preserve">در سال </w:t>
      </w:r>
      <w:r w:rsidR="003770CA" w:rsidRPr="003770CA">
        <w:rPr>
          <w:rFonts w:cs="B Titr" w:hint="cs"/>
          <w:sz w:val="28"/>
          <w:szCs w:val="28"/>
          <w:rtl/>
        </w:rPr>
        <w:t>1402</w:t>
      </w:r>
      <w:r w:rsidRPr="003770CA">
        <w:rPr>
          <w:rFonts w:cs="Times New Roman" w:hint="cs"/>
          <w:sz w:val="28"/>
          <w:szCs w:val="28"/>
          <w:rtl/>
        </w:rPr>
        <w:t>–</w:t>
      </w:r>
      <w:r w:rsidRPr="003770CA">
        <w:rPr>
          <w:rFonts w:cs="B Titr" w:hint="cs"/>
          <w:sz w:val="28"/>
          <w:szCs w:val="28"/>
          <w:rtl/>
        </w:rPr>
        <w:t xml:space="preserve">  </w:t>
      </w:r>
      <w:r w:rsidR="003770CA" w:rsidRPr="003770CA">
        <w:rPr>
          <w:rFonts w:cs="B Titr" w:hint="cs"/>
          <w:sz w:val="28"/>
          <w:szCs w:val="28"/>
          <w:rtl/>
        </w:rPr>
        <w:t>1401</w:t>
      </w:r>
    </w:p>
    <w:p w:rsidR="007F01F2" w:rsidRDefault="007F01F2" w:rsidP="00BB2478">
      <w:pPr>
        <w:pStyle w:val="Title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816"/>
        <w:gridCol w:w="5387"/>
        <w:gridCol w:w="3402"/>
      </w:tblGrid>
      <w:tr w:rsidR="00BB2478" w:rsidRPr="00F678B3" w:rsidTr="001167B6">
        <w:tc>
          <w:tcPr>
            <w:tcW w:w="816" w:type="dxa"/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ردیف</w:t>
            </w:r>
          </w:p>
        </w:tc>
        <w:tc>
          <w:tcPr>
            <w:tcW w:w="53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امور مشمول جریمه</w:t>
            </w:r>
          </w:p>
        </w:tc>
        <w:tc>
          <w:tcPr>
            <w:tcW w:w="3402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میزان جریمه به ازای هر مورد گزارش مورد تایید نماینده کارفرما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5387" w:type="dxa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برف پاک کن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غیبت خودروها بدون اطلاع نماینده کارفرما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بخاری یا کولر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صندلی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ظاهری و بیرون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برخورد نامطلوب راننده با کارکنان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ظاهری راننده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استعمال دخانیات در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حضور نماینده تام الاختیار پیمانکار (روزانه)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عدم آشنایی کامل راننده به مسیرها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نقص فنی منجر به توقف و تاخیر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تاخیر بیش از 15 دقیقه جهت حضور به موقع در محل درخواستی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تهیه خودروی مناسب و راننده واجد شرایط توسط پیمانکار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ترک خودرو در زمان ماموریت و عدم اطلاع به سرنشین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 xml:space="preserve">600 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  <w:tcBorders>
              <w:top w:val="nil"/>
            </w:tcBorders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15</w:t>
            </w:r>
          </w:p>
        </w:tc>
        <w:tc>
          <w:tcPr>
            <w:tcW w:w="5387" w:type="dxa"/>
            <w:tcBorders>
              <w:top w:val="nil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دخالت در امور مربوط به سرنشینان خودرو</w:t>
            </w:r>
          </w:p>
        </w:tc>
        <w:tc>
          <w:tcPr>
            <w:tcW w:w="3402" w:type="dxa"/>
            <w:tcBorders>
              <w:top w:val="nil"/>
              <w:left w:val="double" w:sz="4" w:space="0" w:color="auto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</w:tbl>
    <w:p w:rsidR="00BB2478" w:rsidRPr="00142778" w:rsidRDefault="00BB2478" w:rsidP="00BB2478">
      <w:pPr>
        <w:bidi/>
        <w:rPr>
          <w:rFonts w:cs="B Mitra"/>
          <w:sz w:val="40"/>
          <w:szCs w:val="40"/>
        </w:rPr>
      </w:pPr>
      <w:bookmarkStart w:id="0" w:name="_GoBack"/>
      <w:bookmarkEnd w:id="0"/>
    </w:p>
    <w:p w:rsidR="007F01F2" w:rsidRDefault="007F01F2" w:rsidP="00DB2AB6">
      <w:pPr>
        <w:pStyle w:val="Title"/>
        <w:tabs>
          <w:tab w:val="left" w:pos="4252"/>
          <w:tab w:val="left" w:pos="7654"/>
        </w:tabs>
        <w:spacing w:line="216" w:lineRule="auto"/>
        <w:ind w:right="28" w:firstLine="850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7F01F2" w:rsidSect="00563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276" w:right="850" w:bottom="851" w:left="1134" w:header="567" w:footer="243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629" w:rsidRDefault="00780629" w:rsidP="00E1460D">
      <w:r>
        <w:separator/>
      </w:r>
    </w:p>
  </w:endnote>
  <w:endnote w:type="continuationSeparator" w:id="0">
    <w:p w:rsidR="00780629" w:rsidRDefault="00780629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3584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563DCC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نماینده </w:t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>کارفرما</w:t>
          </w:r>
        </w:p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563DCC" w:rsidRPr="0051583E" w:rsidRDefault="00563DCC" w:rsidP="00563DCC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 w:val="0"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563DCC" w:rsidRPr="00235476" w:rsidRDefault="00563DCC" w:rsidP="00563DCC">
    <w:pPr>
      <w:pStyle w:val="Footer"/>
      <w:bidi/>
      <w:ind w:left="-1152" w:right="-1134"/>
      <w:jc w:val="center"/>
      <w:rPr>
        <w:rFonts w:ascii="IranNastaliq" w:hAnsi="IranNastaliq" w:cs="IranNastaliq"/>
        <w:szCs w:val="24"/>
      </w:rPr>
    </w:pPr>
    <w:r w:rsidRPr="000A2410">
      <w:rPr>
        <w:rFonts w:ascii="IranNastaliq" w:hAnsi="IranNastaliq" w:cs="IranNastaliq" w:hint="cs"/>
        <w:szCs w:val="24"/>
        <w:rtl/>
      </w:rPr>
      <w:t xml:space="preserve">آدرس </w:t>
    </w:r>
    <w:r w:rsidRPr="000A2410">
      <w:rPr>
        <w:rFonts w:ascii="IranNastaliq" w:hAnsi="IranNastaliq" w:cs="IranNastaliq"/>
        <w:szCs w:val="24"/>
        <w:rtl/>
      </w:rPr>
      <w:t>–</w:t>
    </w:r>
    <w:r w:rsidRPr="000A2410">
      <w:rPr>
        <w:rFonts w:ascii="IranNastaliq" w:hAnsi="IranNastaliq" w:cs="IranNastaliq" w:hint="cs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629" w:rsidRDefault="00780629" w:rsidP="00E1460D">
      <w:r>
        <w:separator/>
      </w:r>
    </w:p>
  </w:footnote>
  <w:footnote w:type="continuationSeparator" w:id="0">
    <w:p w:rsidR="00780629" w:rsidRDefault="00780629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5A7DCB" w:rsidP="00374C23">
    <w:pPr>
      <w:pStyle w:val="Header"/>
      <w:tabs>
        <w:tab w:val="clear" w:pos="4153"/>
        <w:tab w:val="clear" w:pos="8306"/>
        <w:tab w:val="left" w:pos="6159"/>
      </w:tabs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-403225</wp:posOffset>
              </wp:positionH>
              <wp:positionV relativeFrom="paragraph">
                <wp:posOffset>-325120</wp:posOffset>
              </wp:positionV>
              <wp:extent cx="6917690" cy="8454390"/>
              <wp:effectExtent l="0" t="0" r="0" b="0"/>
              <wp:wrapNone/>
              <wp:docPr id="4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5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6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478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</w:p>
                            <w:p w:rsidR="00E15E27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</w:rPr>
                              </w:pPr>
                            </w:p>
                            <w:p w:rsidR="00BB2478" w:rsidRPr="005F7222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8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معاونت </w:t>
                            </w: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توسعه مديريت ومنابع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گروه برون سپاری و هیأت عالی نظارت 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0" o:spid="_x0000_s1026" style="position:absolute;margin-left:-31.75pt;margin-top:-25.6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  <v:textbox>
                    <w:txbxContent>
                      <w:p w:rsidR="00BB2478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</w:p>
                      <w:p w:rsidR="00E15E27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</w:rPr>
                        </w:pPr>
                      </w:p>
                      <w:p w:rsidR="00BB2478" w:rsidRPr="005F7222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">
                <v:imagedata r:id="rId4" o:title="N3" blacklevel="30147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ومنابع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گروه برون سپاری و هیأت عالی نظارت 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 w:rsidR="00374C23">
      <w:tab/>
    </w: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0D0F82" w:rsidP="000D0F82">
    <w:pPr>
      <w:pStyle w:val="Header"/>
      <w:tabs>
        <w:tab w:val="clear" w:pos="4153"/>
        <w:tab w:val="clear" w:pos="8306"/>
        <w:tab w:val="left" w:pos="6159"/>
      </w:tabs>
      <w:jc w:val="right"/>
    </w:pPr>
    <w:r>
      <w:rPr>
        <w:rFonts w:ascii="IranNastaliq" w:hAnsi="IranNastaliq" w:cs="IranNastaliq"/>
        <w:b/>
        <w:bCs w:val="0"/>
        <w:sz w:val="20"/>
        <w:rtl/>
      </w:rPr>
      <w:t>مرکز آموزشی درمانی شهید مطهری</w:t>
    </w:r>
    <w:r w:rsidR="005A7DCB">
      <w:rPr>
        <w:rFonts w:cs="Times New Roman"/>
        <w:b/>
        <w:noProof/>
        <w:szCs w:val="24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2466340</wp:posOffset>
              </wp:positionV>
              <wp:extent cx="6219190" cy="5799455"/>
              <wp:effectExtent l="0" t="0" r="0" b="0"/>
              <wp:wrapNone/>
              <wp:docPr id="1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2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WordArt 19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 xml:space="preserve">معاونت </w:t>
                            </w: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توسعه مديريت و منابع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 xml:space="preserve">گروه برونسپاری و هیات عالی نظارت 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7" o:spid="_x0000_s1032" style="position:absolute;left:0;text-align:left;margin-left:5.25pt;margin-top:194.2pt;width:489.7pt;height:456.65pt;z-index:251658240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">
              <v:shape id="Picture 2" o:spid="_x0000_s1033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">
                <v:imagedata r:id="rId4" o:title="N3" blacklevel="29491f"/>
              </v:shape>
              <v:shape id="WordArt 19" o:spid="_x0000_s1034" type="#_x0000_t202" style="position:absolute;left:1083;top:5621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معاونت توسعه مديريت و منابع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 xml:space="preserve">گروه برونسپاری و هیات عالی نظارت 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IranNastaliq" w:hAnsi="IranNastaliq" w:cs="IranNastaliq"/>
        <w:b/>
        <w:bCs w:val="0"/>
        <w:sz w:val="20"/>
      </w:rPr>
      <w:t xml:space="preserve">    </w:t>
    </w: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0C41"/>
    <w:rsid w:val="00017891"/>
    <w:rsid w:val="00021066"/>
    <w:rsid w:val="00021BF3"/>
    <w:rsid w:val="000244A2"/>
    <w:rsid w:val="00035EDF"/>
    <w:rsid w:val="00055917"/>
    <w:rsid w:val="000803E0"/>
    <w:rsid w:val="00080D1B"/>
    <w:rsid w:val="0008520E"/>
    <w:rsid w:val="00087577"/>
    <w:rsid w:val="00090EF2"/>
    <w:rsid w:val="00093BF7"/>
    <w:rsid w:val="00094B92"/>
    <w:rsid w:val="00096ECB"/>
    <w:rsid w:val="00097AE5"/>
    <w:rsid w:val="000C2599"/>
    <w:rsid w:val="000C77D6"/>
    <w:rsid w:val="000D0F82"/>
    <w:rsid w:val="000D0FF8"/>
    <w:rsid w:val="000E731F"/>
    <w:rsid w:val="000E749D"/>
    <w:rsid w:val="000E7A9C"/>
    <w:rsid w:val="000F7A3B"/>
    <w:rsid w:val="00113150"/>
    <w:rsid w:val="001167B6"/>
    <w:rsid w:val="00116E1A"/>
    <w:rsid w:val="001204BB"/>
    <w:rsid w:val="00122C6C"/>
    <w:rsid w:val="001242DA"/>
    <w:rsid w:val="001252C1"/>
    <w:rsid w:val="001256CC"/>
    <w:rsid w:val="0013327B"/>
    <w:rsid w:val="00150980"/>
    <w:rsid w:val="00152590"/>
    <w:rsid w:val="001532D3"/>
    <w:rsid w:val="001626CB"/>
    <w:rsid w:val="001636D8"/>
    <w:rsid w:val="00163A31"/>
    <w:rsid w:val="00166B87"/>
    <w:rsid w:val="001714F0"/>
    <w:rsid w:val="00172F70"/>
    <w:rsid w:val="00174E77"/>
    <w:rsid w:val="00176076"/>
    <w:rsid w:val="0018110D"/>
    <w:rsid w:val="00196D63"/>
    <w:rsid w:val="001A145F"/>
    <w:rsid w:val="001A4320"/>
    <w:rsid w:val="001B59DC"/>
    <w:rsid w:val="001C1174"/>
    <w:rsid w:val="001C5F6B"/>
    <w:rsid w:val="001D05B4"/>
    <w:rsid w:val="001F01E3"/>
    <w:rsid w:val="001F2AF6"/>
    <w:rsid w:val="0020744E"/>
    <w:rsid w:val="00213EEF"/>
    <w:rsid w:val="00230FE4"/>
    <w:rsid w:val="002348D4"/>
    <w:rsid w:val="0025611C"/>
    <w:rsid w:val="00261846"/>
    <w:rsid w:val="0026378B"/>
    <w:rsid w:val="00275637"/>
    <w:rsid w:val="00276DB8"/>
    <w:rsid w:val="002A0614"/>
    <w:rsid w:val="002B3529"/>
    <w:rsid w:val="002B3DD2"/>
    <w:rsid w:val="002C739A"/>
    <w:rsid w:val="002F3532"/>
    <w:rsid w:val="003100B1"/>
    <w:rsid w:val="00310C4C"/>
    <w:rsid w:val="0031449D"/>
    <w:rsid w:val="00326B1B"/>
    <w:rsid w:val="0032782D"/>
    <w:rsid w:val="003402E1"/>
    <w:rsid w:val="003565AC"/>
    <w:rsid w:val="00357184"/>
    <w:rsid w:val="00366E3C"/>
    <w:rsid w:val="00370821"/>
    <w:rsid w:val="00372455"/>
    <w:rsid w:val="00374C23"/>
    <w:rsid w:val="003770CA"/>
    <w:rsid w:val="003810B9"/>
    <w:rsid w:val="0038650B"/>
    <w:rsid w:val="00386F79"/>
    <w:rsid w:val="003A1809"/>
    <w:rsid w:val="003A6C43"/>
    <w:rsid w:val="003C0884"/>
    <w:rsid w:val="003F657B"/>
    <w:rsid w:val="003F6656"/>
    <w:rsid w:val="00404190"/>
    <w:rsid w:val="00407A00"/>
    <w:rsid w:val="00414CB5"/>
    <w:rsid w:val="00417006"/>
    <w:rsid w:val="00426525"/>
    <w:rsid w:val="00427DB5"/>
    <w:rsid w:val="00436165"/>
    <w:rsid w:val="00441F10"/>
    <w:rsid w:val="00451031"/>
    <w:rsid w:val="00461A4B"/>
    <w:rsid w:val="00461FD9"/>
    <w:rsid w:val="00471DEE"/>
    <w:rsid w:val="0048401F"/>
    <w:rsid w:val="00486D7A"/>
    <w:rsid w:val="004916F9"/>
    <w:rsid w:val="00491A64"/>
    <w:rsid w:val="00497D22"/>
    <w:rsid w:val="004A11E6"/>
    <w:rsid w:val="004A14E2"/>
    <w:rsid w:val="004A7AFC"/>
    <w:rsid w:val="004B0146"/>
    <w:rsid w:val="004B1BCB"/>
    <w:rsid w:val="004B3E51"/>
    <w:rsid w:val="004C7F51"/>
    <w:rsid w:val="004D1064"/>
    <w:rsid w:val="004D1EBE"/>
    <w:rsid w:val="004D2C2C"/>
    <w:rsid w:val="004D634D"/>
    <w:rsid w:val="004F3AD4"/>
    <w:rsid w:val="005018DE"/>
    <w:rsid w:val="00501949"/>
    <w:rsid w:val="00502462"/>
    <w:rsid w:val="00521572"/>
    <w:rsid w:val="005266E2"/>
    <w:rsid w:val="00526B73"/>
    <w:rsid w:val="005311E9"/>
    <w:rsid w:val="00533CE9"/>
    <w:rsid w:val="00535847"/>
    <w:rsid w:val="00535A84"/>
    <w:rsid w:val="00535D8E"/>
    <w:rsid w:val="00540A02"/>
    <w:rsid w:val="0054546C"/>
    <w:rsid w:val="005515AC"/>
    <w:rsid w:val="005529D5"/>
    <w:rsid w:val="00553095"/>
    <w:rsid w:val="005616D0"/>
    <w:rsid w:val="00563DCC"/>
    <w:rsid w:val="00584BF3"/>
    <w:rsid w:val="005854B8"/>
    <w:rsid w:val="00591D0A"/>
    <w:rsid w:val="0059274E"/>
    <w:rsid w:val="00594CBE"/>
    <w:rsid w:val="005A6A2D"/>
    <w:rsid w:val="005A7DCB"/>
    <w:rsid w:val="005B36E6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1143"/>
    <w:rsid w:val="005F2D12"/>
    <w:rsid w:val="0060172C"/>
    <w:rsid w:val="00610E51"/>
    <w:rsid w:val="00615C0E"/>
    <w:rsid w:val="00622787"/>
    <w:rsid w:val="00634BFD"/>
    <w:rsid w:val="00646023"/>
    <w:rsid w:val="00677AD7"/>
    <w:rsid w:val="00680C54"/>
    <w:rsid w:val="00680CFE"/>
    <w:rsid w:val="0068283A"/>
    <w:rsid w:val="00683D1D"/>
    <w:rsid w:val="00683E23"/>
    <w:rsid w:val="00690DB3"/>
    <w:rsid w:val="00695D07"/>
    <w:rsid w:val="006C218B"/>
    <w:rsid w:val="006C4E65"/>
    <w:rsid w:val="006C6D31"/>
    <w:rsid w:val="006C77AE"/>
    <w:rsid w:val="006D2203"/>
    <w:rsid w:val="006E02D6"/>
    <w:rsid w:val="006E63EC"/>
    <w:rsid w:val="006F4DC8"/>
    <w:rsid w:val="00707480"/>
    <w:rsid w:val="007160FF"/>
    <w:rsid w:val="007170E7"/>
    <w:rsid w:val="007174A0"/>
    <w:rsid w:val="00726B39"/>
    <w:rsid w:val="00726EC5"/>
    <w:rsid w:val="00751905"/>
    <w:rsid w:val="00767E22"/>
    <w:rsid w:val="00775FAE"/>
    <w:rsid w:val="007802A6"/>
    <w:rsid w:val="00780629"/>
    <w:rsid w:val="00786B3E"/>
    <w:rsid w:val="0079178D"/>
    <w:rsid w:val="00793464"/>
    <w:rsid w:val="0079522C"/>
    <w:rsid w:val="007B76E1"/>
    <w:rsid w:val="007B7BF0"/>
    <w:rsid w:val="007C6059"/>
    <w:rsid w:val="007F01F2"/>
    <w:rsid w:val="007F0439"/>
    <w:rsid w:val="007F399B"/>
    <w:rsid w:val="0080003D"/>
    <w:rsid w:val="00801799"/>
    <w:rsid w:val="00802F13"/>
    <w:rsid w:val="0080380B"/>
    <w:rsid w:val="008043BB"/>
    <w:rsid w:val="008059C6"/>
    <w:rsid w:val="00807194"/>
    <w:rsid w:val="00820187"/>
    <w:rsid w:val="00826139"/>
    <w:rsid w:val="0083416C"/>
    <w:rsid w:val="00851F31"/>
    <w:rsid w:val="00857C9E"/>
    <w:rsid w:val="008713FA"/>
    <w:rsid w:val="0088324D"/>
    <w:rsid w:val="008850E3"/>
    <w:rsid w:val="008A2B2A"/>
    <w:rsid w:val="008B0418"/>
    <w:rsid w:val="008C105D"/>
    <w:rsid w:val="008C3B02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76DE"/>
    <w:rsid w:val="00957873"/>
    <w:rsid w:val="00962F90"/>
    <w:rsid w:val="00975877"/>
    <w:rsid w:val="009901D9"/>
    <w:rsid w:val="009976C6"/>
    <w:rsid w:val="009A04E1"/>
    <w:rsid w:val="009B22B9"/>
    <w:rsid w:val="009B3DF5"/>
    <w:rsid w:val="009B5BEF"/>
    <w:rsid w:val="009B7D68"/>
    <w:rsid w:val="009C3B7B"/>
    <w:rsid w:val="009E2FD0"/>
    <w:rsid w:val="009F2C29"/>
    <w:rsid w:val="009F2E78"/>
    <w:rsid w:val="009F346D"/>
    <w:rsid w:val="00A03E73"/>
    <w:rsid w:val="00A05498"/>
    <w:rsid w:val="00A06B4A"/>
    <w:rsid w:val="00A134E1"/>
    <w:rsid w:val="00A220E3"/>
    <w:rsid w:val="00A22C40"/>
    <w:rsid w:val="00A23578"/>
    <w:rsid w:val="00A25E33"/>
    <w:rsid w:val="00A26772"/>
    <w:rsid w:val="00A30F9E"/>
    <w:rsid w:val="00A32A09"/>
    <w:rsid w:val="00A33BD4"/>
    <w:rsid w:val="00A35765"/>
    <w:rsid w:val="00A46803"/>
    <w:rsid w:val="00A47CA0"/>
    <w:rsid w:val="00A50724"/>
    <w:rsid w:val="00A51C7E"/>
    <w:rsid w:val="00A54E08"/>
    <w:rsid w:val="00A60298"/>
    <w:rsid w:val="00A61C9B"/>
    <w:rsid w:val="00A635FF"/>
    <w:rsid w:val="00A86D76"/>
    <w:rsid w:val="00A86F74"/>
    <w:rsid w:val="00AA0B06"/>
    <w:rsid w:val="00AA31B0"/>
    <w:rsid w:val="00AA7963"/>
    <w:rsid w:val="00AC225F"/>
    <w:rsid w:val="00AE3E39"/>
    <w:rsid w:val="00AF4C2D"/>
    <w:rsid w:val="00AF6DA3"/>
    <w:rsid w:val="00AF6FEE"/>
    <w:rsid w:val="00B020AC"/>
    <w:rsid w:val="00B03C76"/>
    <w:rsid w:val="00B03DC3"/>
    <w:rsid w:val="00B04BDE"/>
    <w:rsid w:val="00B105D0"/>
    <w:rsid w:val="00B11676"/>
    <w:rsid w:val="00B13765"/>
    <w:rsid w:val="00B2797D"/>
    <w:rsid w:val="00B32DDC"/>
    <w:rsid w:val="00B47FBF"/>
    <w:rsid w:val="00B55EA5"/>
    <w:rsid w:val="00B67261"/>
    <w:rsid w:val="00B740F2"/>
    <w:rsid w:val="00B7661D"/>
    <w:rsid w:val="00BA2D4B"/>
    <w:rsid w:val="00BA5F18"/>
    <w:rsid w:val="00BA69C0"/>
    <w:rsid w:val="00BA7DB5"/>
    <w:rsid w:val="00BB2478"/>
    <w:rsid w:val="00BB4D1A"/>
    <w:rsid w:val="00BD3F4B"/>
    <w:rsid w:val="00BD4AFA"/>
    <w:rsid w:val="00BD704D"/>
    <w:rsid w:val="00BE666D"/>
    <w:rsid w:val="00BF32F7"/>
    <w:rsid w:val="00C032F7"/>
    <w:rsid w:val="00C05618"/>
    <w:rsid w:val="00C10AE4"/>
    <w:rsid w:val="00C119F5"/>
    <w:rsid w:val="00C11DAE"/>
    <w:rsid w:val="00C161A2"/>
    <w:rsid w:val="00C17155"/>
    <w:rsid w:val="00C242B0"/>
    <w:rsid w:val="00C243A1"/>
    <w:rsid w:val="00C250A5"/>
    <w:rsid w:val="00C2527D"/>
    <w:rsid w:val="00C27ADF"/>
    <w:rsid w:val="00C33771"/>
    <w:rsid w:val="00C40B9F"/>
    <w:rsid w:val="00C533C4"/>
    <w:rsid w:val="00C54EF3"/>
    <w:rsid w:val="00C6171F"/>
    <w:rsid w:val="00C655BC"/>
    <w:rsid w:val="00C65765"/>
    <w:rsid w:val="00C71080"/>
    <w:rsid w:val="00C77BAC"/>
    <w:rsid w:val="00C77F2E"/>
    <w:rsid w:val="00C87077"/>
    <w:rsid w:val="00C94EA2"/>
    <w:rsid w:val="00C951A0"/>
    <w:rsid w:val="00CA31B4"/>
    <w:rsid w:val="00CA3342"/>
    <w:rsid w:val="00CB2E10"/>
    <w:rsid w:val="00CB3399"/>
    <w:rsid w:val="00CB585C"/>
    <w:rsid w:val="00CB65B9"/>
    <w:rsid w:val="00CC2DF8"/>
    <w:rsid w:val="00CC2EB9"/>
    <w:rsid w:val="00CD3E91"/>
    <w:rsid w:val="00CD4429"/>
    <w:rsid w:val="00CD5896"/>
    <w:rsid w:val="00CF0EE7"/>
    <w:rsid w:val="00D01611"/>
    <w:rsid w:val="00D12AE3"/>
    <w:rsid w:val="00D16FAB"/>
    <w:rsid w:val="00D225B0"/>
    <w:rsid w:val="00D5075A"/>
    <w:rsid w:val="00D547E4"/>
    <w:rsid w:val="00D570F1"/>
    <w:rsid w:val="00D679A5"/>
    <w:rsid w:val="00D7078A"/>
    <w:rsid w:val="00D85B23"/>
    <w:rsid w:val="00D90F96"/>
    <w:rsid w:val="00DA0D58"/>
    <w:rsid w:val="00DA50A9"/>
    <w:rsid w:val="00DA6D65"/>
    <w:rsid w:val="00DA6DEE"/>
    <w:rsid w:val="00DA721E"/>
    <w:rsid w:val="00DB12E6"/>
    <w:rsid w:val="00DB2AB6"/>
    <w:rsid w:val="00DB7D41"/>
    <w:rsid w:val="00DE4022"/>
    <w:rsid w:val="00DE62D4"/>
    <w:rsid w:val="00E03ED3"/>
    <w:rsid w:val="00E1460D"/>
    <w:rsid w:val="00E15E27"/>
    <w:rsid w:val="00E33432"/>
    <w:rsid w:val="00E425FB"/>
    <w:rsid w:val="00E44F16"/>
    <w:rsid w:val="00E46589"/>
    <w:rsid w:val="00E60788"/>
    <w:rsid w:val="00E627A1"/>
    <w:rsid w:val="00E648A9"/>
    <w:rsid w:val="00E64FD8"/>
    <w:rsid w:val="00E83015"/>
    <w:rsid w:val="00E93BA6"/>
    <w:rsid w:val="00EA0B50"/>
    <w:rsid w:val="00EC0A50"/>
    <w:rsid w:val="00EC79BF"/>
    <w:rsid w:val="00ED41CB"/>
    <w:rsid w:val="00EF0CAC"/>
    <w:rsid w:val="00EF1E81"/>
    <w:rsid w:val="00EF2773"/>
    <w:rsid w:val="00EF6196"/>
    <w:rsid w:val="00F05A04"/>
    <w:rsid w:val="00F212CD"/>
    <w:rsid w:val="00F25DC8"/>
    <w:rsid w:val="00F37CE0"/>
    <w:rsid w:val="00F41B21"/>
    <w:rsid w:val="00F4521E"/>
    <w:rsid w:val="00F64B6F"/>
    <w:rsid w:val="00F64F29"/>
    <w:rsid w:val="00F677ED"/>
    <w:rsid w:val="00F7289A"/>
    <w:rsid w:val="00F72B7E"/>
    <w:rsid w:val="00F76670"/>
    <w:rsid w:val="00F9093E"/>
    <w:rsid w:val="00F91D4E"/>
    <w:rsid w:val="00FB4306"/>
    <w:rsid w:val="00FB462F"/>
    <w:rsid w:val="00FB5CBA"/>
    <w:rsid w:val="00FC407A"/>
    <w:rsid w:val="00FC4D7A"/>
    <w:rsid w:val="00FD1B71"/>
    <w:rsid w:val="00FD780E"/>
    <w:rsid w:val="00FE2E1B"/>
    <w:rsid w:val="00FE65C3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89904"/>
  <w15:docId w15:val="{A41AB1A9-D81B-473A-AFA2-AD2B94ED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7C6059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605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BB247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77AD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5A7DCB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1A1BF-F218-4876-8374-EC69D6EB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فاطمه دوزنده نیکوی آلمانی</cp:lastModifiedBy>
  <cp:revision>3</cp:revision>
  <cp:lastPrinted>2022-09-07T06:31:00Z</cp:lastPrinted>
  <dcterms:created xsi:type="dcterms:W3CDTF">2022-08-16T04:37:00Z</dcterms:created>
  <dcterms:modified xsi:type="dcterms:W3CDTF">2022-09-07T06:31:00Z</dcterms:modified>
</cp:coreProperties>
</file>